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259D7A" w14:textId="77777777" w:rsidR="001C69A9" w:rsidRDefault="001C69A9" w:rsidP="001C69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HENNEGGE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fl.1413)</w:t>
      </w:r>
    </w:p>
    <w:p w14:paraId="02170E17" w14:textId="77777777" w:rsidR="001C69A9" w:rsidRDefault="001C69A9" w:rsidP="001C69A9">
      <w:pPr>
        <w:pStyle w:val="NoSpacing"/>
        <w:rPr>
          <w:rFonts w:cs="Times New Roman"/>
          <w:szCs w:val="24"/>
        </w:rPr>
      </w:pPr>
    </w:p>
    <w:p w14:paraId="498447BF" w14:textId="77777777" w:rsidR="001C69A9" w:rsidRDefault="001C69A9" w:rsidP="001C69A9">
      <w:pPr>
        <w:pStyle w:val="NoSpacing"/>
        <w:rPr>
          <w:rFonts w:cs="Times New Roman"/>
          <w:szCs w:val="24"/>
        </w:rPr>
      </w:pPr>
    </w:p>
    <w:p w14:paraId="72C1377D" w14:textId="77777777" w:rsidR="001C69A9" w:rsidRDefault="001C69A9" w:rsidP="001C69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Mar.1413</w:t>
      </w:r>
      <w:r>
        <w:rPr>
          <w:rFonts w:cs="Times New Roman"/>
          <w:szCs w:val="24"/>
        </w:rPr>
        <w:tab/>
        <w:t>He and Richard Aylward(q.v.) were commissioned to levy and collect</w:t>
      </w:r>
    </w:p>
    <w:p w14:paraId="797AA3BA" w14:textId="77777777" w:rsidR="001C69A9" w:rsidRDefault="001C69A9" w:rsidP="001C69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 person the customs in the port of Boston and all adjacent ports and </w:t>
      </w:r>
    </w:p>
    <w:p w14:paraId="70E8175F" w14:textId="77777777" w:rsidR="001C69A9" w:rsidRDefault="001C69A9" w:rsidP="001C69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places.    (C.F.R. 1413-22 p.4)</w:t>
      </w:r>
    </w:p>
    <w:p w14:paraId="12D57AA5" w14:textId="77777777" w:rsidR="001C69A9" w:rsidRDefault="001C69A9" w:rsidP="001C69A9">
      <w:pPr>
        <w:pStyle w:val="NoSpacing"/>
        <w:rPr>
          <w:rFonts w:cs="Times New Roman"/>
          <w:szCs w:val="24"/>
        </w:rPr>
      </w:pPr>
    </w:p>
    <w:p w14:paraId="22CECB68" w14:textId="77777777" w:rsidR="001C69A9" w:rsidRDefault="001C69A9" w:rsidP="001C69A9">
      <w:pPr>
        <w:pStyle w:val="NoSpacing"/>
        <w:rPr>
          <w:rFonts w:cs="Times New Roman"/>
          <w:szCs w:val="24"/>
        </w:rPr>
      </w:pPr>
    </w:p>
    <w:p w14:paraId="725E28D9" w14:textId="77777777" w:rsidR="001C69A9" w:rsidRDefault="001C69A9" w:rsidP="001C69A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July 2024</w:t>
      </w:r>
    </w:p>
    <w:p w14:paraId="2F19091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456693" w14:textId="77777777" w:rsidR="001C69A9" w:rsidRDefault="001C69A9" w:rsidP="009139A6">
      <w:r>
        <w:separator/>
      </w:r>
    </w:p>
  </w:endnote>
  <w:endnote w:type="continuationSeparator" w:id="0">
    <w:p w14:paraId="25CD655E" w14:textId="77777777" w:rsidR="001C69A9" w:rsidRDefault="001C69A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AB45A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96AA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7F85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AD302B" w14:textId="77777777" w:rsidR="001C69A9" w:rsidRDefault="001C69A9" w:rsidP="009139A6">
      <w:r>
        <w:separator/>
      </w:r>
    </w:p>
  </w:footnote>
  <w:footnote w:type="continuationSeparator" w:id="0">
    <w:p w14:paraId="76A701D4" w14:textId="77777777" w:rsidR="001C69A9" w:rsidRDefault="001C69A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4827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6D64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3A456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9A9"/>
    <w:rsid w:val="000666E0"/>
    <w:rsid w:val="001C5947"/>
    <w:rsid w:val="001C69A9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6B3A67"/>
  <w15:chartTrackingRefBased/>
  <w15:docId w15:val="{DAE134DF-6C7C-4F8D-8A8D-77499BB62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2024-07-07T15:09:00Z</dcterms:created>
  <dcterms:modified xsi:type="dcterms:W3CDTF">2024-07-07T15:10:00Z</dcterms:modified>
</cp:coreProperties>
</file>